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9EB" w:rsidRDefault="00D819EB" w:rsidP="00D819EB">
      <w:pPr>
        <w:pStyle w:val="NoSpacing"/>
      </w:pPr>
      <w:r>
        <w:rPr>
          <w:u w:val="single"/>
        </w:rPr>
        <w:t>Adam KYLLYNGWORTH</w:t>
      </w:r>
      <w:r>
        <w:t xml:space="preserve">         (fl.1440)</w:t>
      </w:r>
    </w:p>
    <w:p w:rsidR="00D819EB" w:rsidRDefault="00D819EB" w:rsidP="00D819EB">
      <w:pPr>
        <w:pStyle w:val="NoSpacing"/>
      </w:pPr>
    </w:p>
    <w:p w:rsidR="00D819EB" w:rsidRDefault="00D819EB" w:rsidP="00D819EB">
      <w:pPr>
        <w:pStyle w:val="NoSpacing"/>
      </w:pPr>
    </w:p>
    <w:p w:rsidR="00EE348D" w:rsidRDefault="00EE348D" w:rsidP="00EE348D">
      <w:pPr>
        <w:pStyle w:val="NoSpacing"/>
      </w:pPr>
      <w:r>
        <w:t>14 Jun.1423</w:t>
      </w:r>
      <w:r>
        <w:tab/>
        <w:t>He was a juror on the inquisition post mortem held in Newcastle-upon-</w:t>
      </w:r>
    </w:p>
    <w:p w:rsidR="00EE348D" w:rsidRDefault="00EE348D" w:rsidP="00EE348D">
      <w:pPr>
        <w:pStyle w:val="NoSpacing"/>
      </w:pPr>
      <w:r>
        <w:tab/>
      </w:r>
      <w:r>
        <w:tab/>
        <w:t>Tyne</w:t>
      </w:r>
      <w:r>
        <w:t xml:space="preserve"> castle into the lands of the late Eleanor </w:t>
      </w:r>
      <w:proofErr w:type="spellStart"/>
      <w:r>
        <w:t>Hoggisson</w:t>
      </w:r>
      <w:proofErr w:type="spellEnd"/>
      <w:r>
        <w:t>(q.v.).</w:t>
      </w:r>
    </w:p>
    <w:p w:rsidR="00EE348D" w:rsidRDefault="00EE348D" w:rsidP="00EE348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22-62)</w:t>
      </w:r>
    </w:p>
    <w:p w:rsidR="00D819EB" w:rsidRDefault="00D819EB" w:rsidP="00D819EB">
      <w:pPr>
        <w:pStyle w:val="NoSpacing"/>
        <w:rPr>
          <w:u w:val="single"/>
        </w:rPr>
      </w:pPr>
      <w:r>
        <w:t xml:space="preserve">  8 Oct.1440</w:t>
      </w:r>
      <w:r>
        <w:tab/>
        <w:t xml:space="preserve">He was a juror on the inquisition post mortem held in the castle </w:t>
      </w:r>
      <w:r w:rsidRPr="00847CF1">
        <w:t>of</w:t>
      </w:r>
    </w:p>
    <w:p w:rsidR="00D819EB" w:rsidRDefault="00D819EB" w:rsidP="00D819EB">
      <w:pPr>
        <w:pStyle w:val="NoSpacing"/>
      </w:pPr>
      <w:r w:rsidRPr="00847CF1">
        <w:tab/>
      </w:r>
      <w:r w:rsidRPr="00847CF1">
        <w:tab/>
        <w:t>Newcastle-u</w:t>
      </w:r>
      <w:r>
        <w:t>pon-Tyne into lands held by the late Roger Aske(</w:t>
      </w:r>
      <w:proofErr w:type="gramStart"/>
      <w:r>
        <w:t>d.1440)(</w:t>
      </w:r>
      <w:proofErr w:type="gramEnd"/>
      <w:r>
        <w:t>q.v.).</w:t>
      </w:r>
    </w:p>
    <w:p w:rsidR="00D819EB" w:rsidRDefault="00D819EB" w:rsidP="00D819EB">
      <w:pPr>
        <w:pStyle w:val="NoSpacing"/>
      </w:pPr>
      <w:r>
        <w:tab/>
      </w:r>
      <w:r>
        <w:tab/>
        <w:t>(</w:t>
      </w:r>
      <w:hyperlink r:id="rId6" w:history="1">
        <w:r w:rsidRPr="003511CC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25-354)</w:t>
      </w:r>
    </w:p>
    <w:p w:rsidR="00D819EB" w:rsidRDefault="00D819EB" w:rsidP="00D819EB">
      <w:pPr>
        <w:pStyle w:val="NoSpacing"/>
      </w:pPr>
    </w:p>
    <w:p w:rsidR="00D819EB" w:rsidRDefault="00D819EB" w:rsidP="00D819EB">
      <w:pPr>
        <w:pStyle w:val="NoSpacing"/>
      </w:pPr>
    </w:p>
    <w:p w:rsidR="00E47068" w:rsidRDefault="00D819EB" w:rsidP="00D819EB">
      <w:pPr>
        <w:pStyle w:val="NoSpacing"/>
      </w:pPr>
      <w:r>
        <w:t>24 September 2015</w:t>
      </w:r>
    </w:p>
    <w:p w:rsidR="00EE348D" w:rsidRPr="00D819EB" w:rsidRDefault="00EE348D" w:rsidP="00D819EB">
      <w:pPr>
        <w:pStyle w:val="NoSpacing"/>
      </w:pPr>
      <w:r>
        <w:t>8 May 2017</w:t>
      </w:r>
      <w:bookmarkStart w:id="0" w:name="_GoBack"/>
      <w:bookmarkEnd w:id="0"/>
    </w:p>
    <w:sectPr w:rsidR="00EE348D" w:rsidRPr="00D81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9EB" w:rsidRDefault="00D819EB" w:rsidP="00920DE3">
      <w:pPr>
        <w:spacing w:after="0" w:line="240" w:lineRule="auto"/>
      </w:pPr>
      <w:r>
        <w:separator/>
      </w:r>
    </w:p>
  </w:endnote>
  <w:endnote w:type="continuationSeparator" w:id="0">
    <w:p w:rsidR="00D819EB" w:rsidRDefault="00D819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9EB" w:rsidRDefault="00D819EB" w:rsidP="00920DE3">
      <w:pPr>
        <w:spacing w:after="0" w:line="240" w:lineRule="auto"/>
      </w:pPr>
      <w:r>
        <w:separator/>
      </w:r>
    </w:p>
  </w:footnote>
  <w:footnote w:type="continuationSeparator" w:id="0">
    <w:p w:rsidR="00D819EB" w:rsidRDefault="00D819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9EB"/>
    <w:rsid w:val="00120749"/>
    <w:rsid w:val="00624CAE"/>
    <w:rsid w:val="00920DE3"/>
    <w:rsid w:val="00C009D8"/>
    <w:rsid w:val="00CF53C8"/>
    <w:rsid w:val="00D819EB"/>
    <w:rsid w:val="00E47068"/>
    <w:rsid w:val="00EE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16FB9"/>
  <w15:docId w15:val="{D1B2E776-F66C-4923-BCDA-1A5CA1162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819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2015-09-24T21:31:00Z</dcterms:created>
  <dcterms:modified xsi:type="dcterms:W3CDTF">2017-05-08T08:47:00Z</dcterms:modified>
</cp:coreProperties>
</file>